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3EFBE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LATHAM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6691257C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8019A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25EF0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Apr.1404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Lyncoln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bowyer(q.v.), made him an executor of his </w:t>
      </w:r>
      <w:proofErr w:type="gramStart"/>
      <w:r>
        <w:rPr>
          <w:rFonts w:ascii="Times New Roman" w:hAnsi="Times New Roman" w:cs="Times New Roman"/>
          <w:sz w:val="24"/>
          <w:szCs w:val="24"/>
        </w:rPr>
        <w:t>Will</w:t>
      </w:r>
      <w:proofErr w:type="gramEnd"/>
    </w:p>
    <w:p w14:paraId="3D410FE7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040BEE5C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58C3DFF1" w14:textId="77777777" w:rsidR="00947426" w:rsidRDefault="00947426" w:rsidP="0094742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6D72F3F2" w14:textId="77777777" w:rsidR="00947426" w:rsidRDefault="00947426" w:rsidP="0094742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p.43)</w:t>
      </w:r>
    </w:p>
    <w:p w14:paraId="6E056B1F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EB66CA" w14:textId="77777777" w:rsidR="00947426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D34E31" w14:textId="77777777" w:rsidR="00947426" w:rsidRPr="009B0147" w:rsidRDefault="00947426" w:rsidP="00947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0D7959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6F828" w14:textId="77777777" w:rsidR="00947426" w:rsidRDefault="00947426" w:rsidP="009139A6">
      <w:r>
        <w:separator/>
      </w:r>
    </w:p>
  </w:endnote>
  <w:endnote w:type="continuationSeparator" w:id="0">
    <w:p w14:paraId="0FE60A58" w14:textId="77777777" w:rsidR="00947426" w:rsidRDefault="009474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B7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06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6C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67068" w14:textId="77777777" w:rsidR="00947426" w:rsidRDefault="00947426" w:rsidP="009139A6">
      <w:r>
        <w:separator/>
      </w:r>
    </w:p>
  </w:footnote>
  <w:footnote w:type="continuationSeparator" w:id="0">
    <w:p w14:paraId="5D23CA34" w14:textId="77777777" w:rsidR="00947426" w:rsidRDefault="009474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5B2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AF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352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26"/>
    <w:rsid w:val="000666E0"/>
    <w:rsid w:val="002510B7"/>
    <w:rsid w:val="005C130B"/>
    <w:rsid w:val="00826F5C"/>
    <w:rsid w:val="009139A6"/>
    <w:rsid w:val="009448BB"/>
    <w:rsid w:val="0094742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C536"/>
  <w15:chartTrackingRefBased/>
  <w15:docId w15:val="{2C8DED37-0931-4708-88C6-9E684F07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2021-04-21T13:13:00Z</dcterms:created>
  <dcterms:modified xsi:type="dcterms:W3CDTF">2021-04-21T13:13:00Z</dcterms:modified>
</cp:coreProperties>
</file>